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EE9B383">
      <w:pPr>
        <w:jc w:val="center"/>
        <w:rPr>
          <w:rFonts w:hint="eastAsia" w:ascii="汉仪君黑-45简" w:hAnsi="汉仪君黑-45简" w:eastAsia="汉仪君黑-45简" w:cs="汉仪君黑-45简"/>
          <w:sz w:val="48"/>
          <w:szCs w:val="48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实习单位接收函</w:t>
      </w:r>
    </w:p>
    <w:p w14:paraId="35A9CFC5">
      <w:pPr>
        <w:rPr>
          <w:rFonts w:hint="eastAsia" w:ascii="汉仪君黑-45简" w:hAnsi="汉仪君黑-45简" w:eastAsia="汉仪君黑-45简" w:cs="汉仪君黑-45简"/>
          <w:sz w:val="26"/>
          <w:szCs w:val="26"/>
          <w:lang w:eastAsia="zh-CN"/>
        </w:rPr>
      </w:pPr>
    </w:p>
    <w:p w14:paraId="2479C9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       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（学校）</w:t>
      </w:r>
    </w:p>
    <w:p w14:paraId="14D0F6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我单位现已接收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none"/>
          <w:lang w:val="en-US" w:eastAsia="zh-CN"/>
        </w:rPr>
        <w:t>学院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none"/>
          <w:lang w:val="en-US" w:eastAsia="zh-CN"/>
        </w:rPr>
        <w:t>专业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none"/>
          <w:lang w:val="en-US" w:eastAsia="zh-CN"/>
        </w:rPr>
        <w:t>班级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同学在我单位实习，该学生自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年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月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日开始来我单位进行实习工作，我单位已经为此人安排相关工作岗位，该学生在我单位的实习期时间为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个月。</w:t>
      </w:r>
      <w:bookmarkStart w:id="0" w:name="_GoBack"/>
      <w:bookmarkEnd w:id="0"/>
    </w:p>
    <w:p w14:paraId="7F9FE4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实习截止时间为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年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月</w:t>
      </w:r>
      <w:r>
        <w:rPr>
          <w:rFonts w:hint="eastAsia" w:asciiTheme="minorEastAsia" w:hAnsiTheme="minorEastAsia" w:eastAsiaTheme="minorEastAsia" w:cstheme="minorEastAsia"/>
          <w:sz w:val="28"/>
          <w:szCs w:val="28"/>
          <w:u w:val="single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日。</w:t>
      </w:r>
    </w:p>
    <w:p w14:paraId="1EDB5E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5D0549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我单位将按照单位管理规定对此人的工作岗位适时的进行调整，以达到工作岗位要求。</w:t>
      </w:r>
    </w:p>
    <w:p w14:paraId="17C89D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特此证明！</w:t>
      </w:r>
    </w:p>
    <w:p w14:paraId="43208D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53DBA6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5A0C56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0D6FAC2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409C28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right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实习单位名称（公章）</w:t>
      </w:r>
    </w:p>
    <w:p w14:paraId="005CBE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right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年     月 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5F003C97-BBB8-442C-9FB5-3D8EB029F758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F944C9DB-5448-4464-96ED-E76EAF0CC16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9790FA42-1116-48AA-B9B2-FDDC679F173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4C981EAF-66D9-4ED8-873D-E30D5D8E480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A6C00923-48DF-4CEC-B0CA-785A7FF5FCE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358E258D-B5C6-4526-88B2-F4153C8F9F8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F424BC28-9A00-477C-9D22-6197837DF68B}"/>
  </w:font>
  <w:font w:name="汉仪君黑-45简">
    <w:panose1 w:val="020B0604020202020204"/>
    <w:charset w:val="86"/>
    <w:family w:val="auto"/>
    <w:pitch w:val="default"/>
    <w:sig w:usb0="A00002BF" w:usb1="0ACF7CFA" w:usb2="00000016" w:usb3="00000000" w:csb0="2004000F" w:csb1="00000000"/>
    <w:embedRegular r:id="rId8" w:fontKey="{3FE5331E-F129-4DAD-B2C9-2B0C0D581A6C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  <w:embedRegular r:id="rId9" w:fontKey="{93417780-7158-4400-A01E-485ED048274A}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mZkZGFiMmNjNDJmMzhkZGI0YTI3YzhkNDkwMzgyMTU4IiwidXNlckNvdW50IjoxfQ=="/>
  </w:docVars>
  <w:rsids>
    <w:rsidRoot w:val="67CF04EF"/>
    <w:rsid w:val="15024BC2"/>
    <w:rsid w:val="1CF63FCE"/>
    <w:rsid w:val="25D44319"/>
    <w:rsid w:val="37832964"/>
    <w:rsid w:val="3ADF0C2B"/>
    <w:rsid w:val="42360783"/>
    <w:rsid w:val="4BCF2AA5"/>
    <w:rsid w:val="4D6D3115"/>
    <w:rsid w:val="554E0503"/>
    <w:rsid w:val="5A596DE6"/>
    <w:rsid w:val="62B27B8E"/>
    <w:rsid w:val="67CF04EF"/>
    <w:rsid w:val="6E687E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9122071d-7d22-40fa-8235-6a83d11f9ab2\&#21333;&#20301;&#23454;&#20064;&#25509;&#25910;&#20989;&#35777;&#26126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单位实习接收函证明.docx</Template>
  <Pages>1</Pages>
  <Words>196</Words>
  <Characters>196</Characters>
  <Lines>0</Lines>
  <Paragraphs>0</Paragraphs>
  <TotalTime>61</TotalTime>
  <ScaleCrop>false</ScaleCrop>
  <LinksUpToDate>false</LinksUpToDate>
  <CharactersWithSpaces>357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2024-10-16T02:14:00Z</dcterms:created>
  <dc:creator>SKY</dc:creator>
  <cp:lastModifiedBy>SKY</cp:lastModifiedBy>
  <dcterms:modified xsi:type="dcterms:W3CDTF">2024-10-16T03:13:45Z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E81305D877984388A0281E294FD15718_11</vt:lpwstr>
  </property>
  <property fmtid="{D5CDD505-2E9C-101B-9397-08002B2CF9AE}" pid="4" name="KSOTemplateUUID">
    <vt:lpwstr>v1.0_mb_tC5T84LEQ0F1aBkQz5to1A==</vt:lpwstr>
  </property>
</Properties>
</file>